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70"/>
        <w:gridCol w:w="4384"/>
      </w:tblGrid>
      <w:tr w:rsidR="00F26449" w:rsidRPr="00275D10"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EF0285" w:rsidRDefault="00F26449" w:rsidP="00A0315A">
            <w:pPr>
              <w:spacing w:line="260" w:lineRule="exact"/>
              <w:ind w:right="1"/>
              <w:rPr>
                <w:b/>
                <w:szCs w:val="20"/>
                <w:lang w:val="sl-SI"/>
              </w:rPr>
            </w:pPr>
            <w:r w:rsidRPr="00EF0285">
              <w:rPr>
                <w:b/>
                <w:szCs w:val="20"/>
                <w:lang w:val="sl-SI"/>
              </w:rPr>
              <w:t>Ulica Ambrožiča Novljana 7, 1000 Ljubljana,</w:t>
            </w:r>
          </w:p>
          <w:p w14:paraId="56937D45" w14:textId="060C9003" w:rsidR="00F26449" w:rsidRPr="009A7EDB" w:rsidRDefault="00F26449" w:rsidP="00A0315A">
            <w:pPr>
              <w:spacing w:line="260" w:lineRule="exact"/>
              <w:ind w:right="1"/>
              <w:rPr>
                <w:bCs/>
                <w:szCs w:val="20"/>
                <w:lang w:val="sl-SI"/>
              </w:rPr>
            </w:pPr>
            <w:r w:rsidRPr="009A7EDB">
              <w:rPr>
                <w:bCs/>
                <w:szCs w:val="20"/>
                <w:lang w:val="sl-SI"/>
              </w:rPr>
              <w:t>ki ga zastopa Ivan Osrečki, direktor</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776B0E41" w14:textId="77777777" w:rsidR="00F26449"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p w14:paraId="072504AD" w14:textId="7870C439" w:rsidR="00EF0285" w:rsidRPr="009A7EDB" w:rsidRDefault="00EF0285" w:rsidP="00A0315A">
            <w:pPr>
              <w:spacing w:line="260" w:lineRule="exact"/>
              <w:ind w:right="1"/>
              <w:rPr>
                <w:szCs w:val="20"/>
                <w:lang w:val="sl-SI"/>
              </w:rPr>
            </w:pPr>
            <w:r>
              <w:rPr>
                <w:szCs w:val="20"/>
                <w:lang w:val="sl-SI"/>
              </w:rPr>
              <w:t xml:space="preserve">E-naslov: </w:t>
            </w:r>
            <w:hyperlink r:id="rId12" w:history="1">
              <w:r w:rsidRPr="0075577D">
                <w:rPr>
                  <w:rStyle w:val="Hiperpovezava"/>
                  <w:szCs w:val="20"/>
                  <w:lang w:val="sl-SI"/>
                </w:rPr>
                <w:t>gp.unkiz@gov.si</w:t>
              </w:r>
            </w:hyperlink>
            <w:r>
              <w:rPr>
                <w:szCs w:val="20"/>
                <w:lang w:val="sl-SI"/>
              </w:rPr>
              <w:t xml:space="preserve"> </w:t>
            </w:r>
          </w:p>
        </w:tc>
        <w:tc>
          <w:tcPr>
            <w:tcW w:w="4389" w:type="dxa"/>
          </w:tcPr>
          <w:p w14:paraId="56CD261B" w14:textId="5789B80E" w:rsidR="00F26449" w:rsidRPr="009A7EDB" w:rsidRDefault="00F26449" w:rsidP="00A0315A">
            <w:pPr>
              <w:spacing w:line="260" w:lineRule="exact"/>
              <w:ind w:right="1"/>
              <w:rPr>
                <w:szCs w:val="20"/>
                <w:lang w:val="sl-SI"/>
              </w:rPr>
            </w:pP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A7EDB"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772A3E9" w14:textId="77777777" w:rsidR="00F26449" w:rsidRPr="009A7EDB" w:rsidRDefault="00F26449" w:rsidP="00A0315A">
            <w:pPr>
              <w:spacing w:line="260" w:lineRule="exact"/>
              <w:ind w:right="1"/>
              <w:rPr>
                <w:szCs w:val="20"/>
                <w:lang w:val="sl-SI"/>
              </w:rPr>
            </w:pPr>
          </w:p>
          <w:p w14:paraId="756C0926" w14:textId="2311671D" w:rsidR="00F26449" w:rsidRPr="009A7EDB" w:rsidRDefault="00F26449" w:rsidP="00A0315A">
            <w:pPr>
              <w:spacing w:line="260" w:lineRule="exact"/>
              <w:ind w:right="1"/>
              <w:rPr>
                <w:szCs w:val="20"/>
                <w:lang w:val="sl-SI"/>
              </w:rPr>
            </w:pPr>
          </w:p>
          <w:p w14:paraId="4CA7DD3B" w14:textId="33529401" w:rsidR="00F26449" w:rsidRPr="009A7EDB" w:rsidRDefault="00F26449" w:rsidP="00A0315A">
            <w:pPr>
              <w:spacing w:line="260" w:lineRule="exact"/>
              <w:ind w:right="1"/>
              <w:rPr>
                <w:szCs w:val="20"/>
                <w:lang w:val="sl-SI"/>
              </w:rPr>
            </w:pPr>
            <w:r w:rsidRPr="009A7EDB">
              <w:rPr>
                <w:bCs/>
                <w:szCs w:val="20"/>
                <w:lang w:val="sl-SI"/>
              </w:rPr>
              <w:t xml:space="preserve">ki ga zastopa </w:t>
            </w:r>
          </w:p>
          <w:p w14:paraId="5EDF05F6" w14:textId="316210D4" w:rsidR="00F26449" w:rsidRPr="009A7EDB" w:rsidRDefault="00F26449" w:rsidP="00A0315A">
            <w:pPr>
              <w:spacing w:line="260" w:lineRule="exact"/>
              <w:ind w:right="1"/>
              <w:rPr>
                <w:bCs/>
                <w:szCs w:val="20"/>
                <w:lang w:val="sl-SI"/>
              </w:rPr>
            </w:pPr>
            <w:r w:rsidRPr="009A7EDB">
              <w:rPr>
                <w:bCs/>
                <w:szCs w:val="20"/>
                <w:lang w:val="sl-SI"/>
              </w:rPr>
              <w:t xml:space="preserve">Matična številka: </w:t>
            </w:r>
          </w:p>
          <w:p w14:paraId="1BF21140" w14:textId="77777777" w:rsidR="00F26449" w:rsidRDefault="00F26449" w:rsidP="00A0315A">
            <w:pPr>
              <w:spacing w:line="260" w:lineRule="exact"/>
              <w:ind w:right="1"/>
              <w:rPr>
                <w:bCs/>
                <w:szCs w:val="20"/>
                <w:lang w:val="sl-SI"/>
              </w:rPr>
            </w:pPr>
            <w:r w:rsidRPr="009A7EDB">
              <w:rPr>
                <w:bCs/>
                <w:szCs w:val="20"/>
                <w:lang w:val="sl-SI"/>
              </w:rPr>
              <w:t xml:space="preserve">Davčna številka: </w:t>
            </w:r>
          </w:p>
          <w:p w14:paraId="2CF48CEE" w14:textId="00BC14A6" w:rsidR="00EF0285" w:rsidRPr="009A7EDB" w:rsidRDefault="00EF0285" w:rsidP="00A0315A">
            <w:pPr>
              <w:spacing w:line="260" w:lineRule="exact"/>
              <w:ind w:right="1"/>
              <w:rPr>
                <w:bCs/>
                <w:szCs w:val="20"/>
                <w:lang w:val="sl-SI"/>
              </w:rPr>
            </w:pPr>
            <w:r>
              <w:rPr>
                <w:bCs/>
                <w:szCs w:val="20"/>
                <w:lang w:val="sl-SI"/>
              </w:rPr>
              <w:t>E-naslov:</w:t>
            </w:r>
          </w:p>
        </w:tc>
        <w:tc>
          <w:tcPr>
            <w:tcW w:w="4389" w:type="dxa"/>
          </w:tcPr>
          <w:p w14:paraId="50D40969" w14:textId="5A17924F" w:rsidR="00F26449" w:rsidRPr="009A7EDB" w:rsidRDefault="00F26449" w:rsidP="00EF0285">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3383EAB5" w14:textId="04F5291C" w:rsidR="00EF0285" w:rsidRPr="00EF0285" w:rsidRDefault="00EF0285" w:rsidP="00A0315A">
            <w:pPr>
              <w:rPr>
                <w:rFonts w:cs="Arial"/>
                <w:bCs/>
                <w:szCs w:val="20"/>
                <w:lang w:val="sl-SI"/>
              </w:rPr>
            </w:pPr>
            <w:r w:rsidRPr="00EF0285">
              <w:rPr>
                <w:rFonts w:cs="Arial"/>
                <w:bCs/>
                <w:szCs w:val="20"/>
                <w:lang w:val="sl-SI"/>
              </w:rPr>
              <w:t>E-naslov:</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1A86B8EE" w14:textId="782D1E14" w:rsidR="00F26449" w:rsidRPr="009A7EDB" w:rsidRDefault="00F26449" w:rsidP="00A0315A">
            <w:pPr>
              <w:spacing w:line="260" w:lineRule="exact"/>
              <w:ind w:right="1"/>
              <w:rPr>
                <w:szCs w:val="20"/>
                <w:lang w:val="sl-SI"/>
              </w:rPr>
            </w:pP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12F97EF5"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proofErr w:type="spellStart"/>
      <w:r w:rsidR="003C4866">
        <w:rPr>
          <w:rFonts w:cs="Arial"/>
          <w:b/>
          <w:bCs/>
          <w:lang w:val="sl-SI"/>
        </w:rPr>
        <w:t>mamografa</w:t>
      </w:r>
      <w:proofErr w:type="spellEnd"/>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20F8B8EB" w:rsidR="002729F9" w:rsidRPr="009A7EDB" w:rsidRDefault="002729F9">
      <w:pPr>
        <w:numPr>
          <w:ilvl w:val="0"/>
          <w:numId w:val="35"/>
        </w:numPr>
        <w:tabs>
          <w:tab w:val="clear" w:pos="720"/>
        </w:tabs>
        <w:spacing w:line="260" w:lineRule="exact"/>
        <w:ind w:left="567"/>
        <w:jc w:val="both"/>
        <w:rPr>
          <w:lang w:val="sl-SI"/>
        </w:rPr>
      </w:pPr>
      <w:r w:rsidRPr="009A7EDB">
        <w:rPr>
          <w:lang w:val="sl-SI"/>
        </w:rPr>
        <w:lastRenderedPageBreak/>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3C4866">
        <w:rPr>
          <w:lang w:val="sl-SI"/>
        </w:rPr>
        <w:t xml:space="preserve">Nakup </w:t>
      </w:r>
      <w:proofErr w:type="spellStart"/>
      <w:r w:rsidR="003C4866">
        <w:rPr>
          <w:lang w:val="sl-SI"/>
        </w:rPr>
        <w:t>mamografa</w:t>
      </w:r>
      <w:proofErr w:type="spellEnd"/>
      <w:r w:rsidR="00C353AE" w:rsidRPr="009A7EDB">
        <w:rPr>
          <w:lang w:val="sl-SI"/>
        </w:rPr>
        <w:t>«</w:t>
      </w:r>
      <w:r w:rsidRPr="009A7EDB">
        <w:rPr>
          <w:lang w:val="sl-SI"/>
        </w:rPr>
        <w:t xml:space="preserve">, z </w:t>
      </w:r>
      <w:r w:rsidR="00C353AE" w:rsidRPr="009A7EDB">
        <w:rPr>
          <w:lang w:val="sl-SI"/>
        </w:rPr>
        <w:t xml:space="preserve">interno </w:t>
      </w:r>
      <w:r w:rsidRPr="009A7EDB">
        <w:rPr>
          <w:lang w:val="sl-SI"/>
        </w:rPr>
        <w:t>oznako ________</w:t>
      </w:r>
      <w:r w:rsidR="00C353AE" w:rsidRPr="009A7EDB">
        <w:rPr>
          <w:b/>
          <w:lang w:val="sl-SI"/>
        </w:rPr>
        <w:t>;</w:t>
      </w:r>
      <w:r w:rsidRPr="009A7EDB">
        <w:rPr>
          <w:b/>
          <w:bCs/>
          <w:lang w:val="sl-SI"/>
        </w:rPr>
        <w:t xml:space="preserve"> </w:t>
      </w:r>
      <w:r w:rsidRPr="009A7EDB">
        <w:rPr>
          <w:lang w:val="sl-SI"/>
        </w:rPr>
        <w:t>objav</w:t>
      </w:r>
      <w:r w:rsidR="00C353AE" w:rsidRPr="009A7EDB">
        <w:rPr>
          <w:lang w:val="sl-SI"/>
        </w:rPr>
        <w:t>a 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A05486" w:rsidRDefault="001C3549" w:rsidP="00DD5EE0">
      <w:pPr>
        <w:pStyle w:val="Odstavekseznama"/>
        <w:numPr>
          <w:ilvl w:val="0"/>
          <w:numId w:val="35"/>
        </w:numPr>
        <w:tabs>
          <w:tab w:val="clear" w:pos="720"/>
        </w:tabs>
        <w:ind w:left="567"/>
        <w:jc w:val="both"/>
      </w:pPr>
      <w:r w:rsidRPr="00A05486">
        <w:rPr>
          <w:rFonts w:cs="Arial"/>
        </w:rPr>
        <w:t xml:space="preserve">bo </w:t>
      </w:r>
      <w:r w:rsidR="009D58D6" w:rsidRPr="00A05486">
        <w:rPr>
          <w:rFonts w:cs="Arial"/>
        </w:rPr>
        <w:t xml:space="preserve">za </w:t>
      </w:r>
      <w:proofErr w:type="spellStart"/>
      <w:r w:rsidR="009D58D6" w:rsidRPr="00A05486">
        <w:rPr>
          <w:rFonts w:cs="Arial"/>
        </w:rPr>
        <w:t>pogarancijsko</w:t>
      </w:r>
      <w:proofErr w:type="spellEnd"/>
      <w:r w:rsidR="009D58D6" w:rsidRPr="00A05486">
        <w:rPr>
          <w:rFonts w:cs="Arial"/>
        </w:rPr>
        <w:t xml:space="preserve"> vzdrževanje opreme</w:t>
      </w:r>
      <w:r w:rsidR="00942EC9" w:rsidRPr="00A05486">
        <w:rPr>
          <w:rFonts w:cs="Arial"/>
        </w:rPr>
        <w:t>, ki se dobavlja po tej pogodbi,</w:t>
      </w:r>
      <w:r w:rsidR="009D58D6" w:rsidRPr="00A05486">
        <w:rPr>
          <w:rFonts w:cs="Arial"/>
        </w:rPr>
        <w:t xml:space="preserve"> uporabnik z dobaviteljem sklenil ločeno pogodbo</w:t>
      </w:r>
      <w:r w:rsidR="00DD5EE0" w:rsidRPr="00A05486">
        <w:t xml:space="preserve"> najkasneje do izteka garancijske dobe.</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3B5506">
      <w:pPr>
        <w:spacing w:line="276" w:lineRule="auto"/>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75E7ECF5" w:rsidR="00261ED0" w:rsidRPr="00F96D81" w:rsidRDefault="009A7EDB" w:rsidP="00375734">
      <w:pPr>
        <w:jc w:val="both"/>
        <w:rPr>
          <w:bCs/>
          <w:lang w:val="sl-SI"/>
        </w:rPr>
      </w:pPr>
      <w:r w:rsidRPr="009A7EDB">
        <w:rPr>
          <w:lang w:val="sl-SI"/>
        </w:rPr>
        <w:t xml:space="preserve">Predmet pogodbe </w:t>
      </w:r>
      <w:r w:rsidRPr="00412625">
        <w:rPr>
          <w:rFonts w:eastAsia="Arial Unicode MS"/>
          <w:lang w:val="sl-SI" w:eastAsia="x-none"/>
        </w:rPr>
        <w:t>je</w:t>
      </w:r>
      <w:r w:rsidR="00B14C21" w:rsidRPr="00B14C21">
        <w:rPr>
          <w:lang w:val="sl-SI"/>
        </w:rPr>
        <w:t xml:space="preserve"> </w:t>
      </w:r>
      <w:r w:rsidR="00F120C7" w:rsidRPr="00B14C21">
        <w:rPr>
          <w:lang w:val="sl-SI"/>
        </w:rPr>
        <w:t xml:space="preserve">dobava </w:t>
      </w:r>
      <w:r w:rsidR="00B14C21">
        <w:rPr>
          <w:b/>
          <w:bCs/>
          <w:lang w:val="sl-SI"/>
        </w:rPr>
        <w:t>1</w:t>
      </w:r>
      <w:r w:rsidR="00917879" w:rsidRPr="00B14C21">
        <w:rPr>
          <w:b/>
          <w:bCs/>
          <w:lang w:val="sl-SI"/>
        </w:rPr>
        <w:t xml:space="preserve"> kosa </w:t>
      </w:r>
      <w:proofErr w:type="spellStart"/>
      <w:r w:rsidR="003C4866">
        <w:rPr>
          <w:b/>
          <w:bCs/>
          <w:lang w:val="sl-SI"/>
        </w:rPr>
        <w:t>mamografa</w:t>
      </w:r>
      <w:proofErr w:type="spellEnd"/>
      <w:r w:rsidR="00655AC3" w:rsidRPr="00B14C21">
        <w:rPr>
          <w:lang w:val="sl-SI"/>
        </w:rPr>
        <w:t>, znamke ________________, model ____________</w:t>
      </w:r>
      <w:r w:rsidR="00F120C7" w:rsidRPr="00B14C21">
        <w:rPr>
          <w:rFonts w:eastAsia="Arial Unicode MS"/>
          <w:lang w:val="sl-SI"/>
        </w:rPr>
        <w:t xml:space="preserve"> </w:t>
      </w:r>
      <w:r w:rsidRPr="00B14C21">
        <w:rPr>
          <w:lang w:val="sl-SI"/>
        </w:rPr>
        <w:t>za uporabnika</w:t>
      </w:r>
      <w:r w:rsidR="002A171C" w:rsidRPr="00B14C21">
        <w:rPr>
          <w:lang w:val="sl-SI"/>
        </w:rPr>
        <w:t>,</w:t>
      </w:r>
      <w:r w:rsidR="00261ED0" w:rsidRPr="00B14C21">
        <w:rPr>
          <w:lang w:val="sl-SI"/>
        </w:rPr>
        <w:t xml:space="preserve"> vključno z namestitv</w:t>
      </w:r>
      <w:r w:rsidR="00FE3646" w:rsidRPr="00B14C21">
        <w:rPr>
          <w:lang w:val="sl-SI"/>
        </w:rPr>
        <w:t>ijo</w:t>
      </w:r>
      <w:r w:rsidR="003B5506">
        <w:rPr>
          <w:lang w:val="sl-SI"/>
        </w:rPr>
        <w:t>,</w:t>
      </w:r>
      <w:r w:rsidR="00261ED0" w:rsidRPr="00B14C21">
        <w:rPr>
          <w:lang w:val="sl-SI"/>
        </w:rPr>
        <w:t xml:space="preserve"> vgradnjo oz. montažo dobavljene opreme z vsemi elementi, ki so potrebni za priključitev in delovanje </w:t>
      </w:r>
      <w:r w:rsidR="00261ED0" w:rsidRPr="00F96D81">
        <w:rPr>
          <w:lang w:val="sl-SI"/>
        </w:rPr>
        <w:t>opreme</w:t>
      </w:r>
      <w:r w:rsidR="00A05486" w:rsidRPr="0088090E">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A05486" w:rsidRDefault="009A7EDB" w:rsidP="009A7EDB">
      <w:pPr>
        <w:rPr>
          <w:lang w:val="sl-SI"/>
        </w:rPr>
      </w:pPr>
    </w:p>
    <w:p w14:paraId="7C8DDAF1" w14:textId="2FC61E27" w:rsidR="00347C8B" w:rsidRPr="00A05486" w:rsidRDefault="009A7EDB" w:rsidP="00F120C7">
      <w:pPr>
        <w:jc w:val="both"/>
        <w:rPr>
          <w:lang w:val="sl-SI"/>
        </w:rPr>
      </w:pPr>
      <w:r w:rsidRPr="00A05486">
        <w:rPr>
          <w:lang w:val="sl-SI"/>
        </w:rPr>
        <w:t xml:space="preserve">Rok </w:t>
      </w:r>
      <w:r w:rsidR="006417D9" w:rsidRPr="00A05486">
        <w:rPr>
          <w:lang w:val="sl-SI"/>
        </w:rPr>
        <w:t>dobave je _______ dni od sklenitve pogodbe.</w:t>
      </w:r>
      <w:r w:rsidR="00347C8B" w:rsidRPr="00A05486">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3797249B" w14:textId="77777777" w:rsidR="00A05486" w:rsidRDefault="00A05486"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lastRenderedPageBreak/>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3D5D8D1B"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3B5506" w:rsidRPr="003B5506">
        <w:t xml:space="preserve"> </w:t>
      </w:r>
      <w:r w:rsidR="003B5506" w:rsidRPr="003B5506">
        <w:rPr>
          <w:lang w:val="sl-SI"/>
        </w:rPr>
        <w:t>Prisotnost naročnika na primopredaji ni obvezna in ni pogoj za pravilen prevzem dobavljene opreme.</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lastRenderedPageBreak/>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553074C5" w14:textId="440C5040" w:rsidR="0029601C" w:rsidRDefault="00505DB6" w:rsidP="006836F5">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119C0C77" w14:textId="77777777" w:rsidR="003D2D8B" w:rsidRDefault="003D2D8B"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360C8A8"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003B5506">
        <w:rPr>
          <w:lang w:val="sl-SI"/>
        </w:rPr>
        <w:t xml:space="preserve"> in</w:t>
      </w:r>
      <w:r w:rsidR="000A193B">
        <w:rPr>
          <w:lang w:val="sl-SI"/>
        </w:rPr>
        <w:t xml:space="preserve"> dobavnica.</w:t>
      </w:r>
      <w:r w:rsidRPr="009A7EDB">
        <w:rPr>
          <w:lang w:val="sl-SI"/>
        </w:rPr>
        <w:t xml:space="preserve"> </w:t>
      </w:r>
    </w:p>
    <w:p w14:paraId="34B27870" w14:textId="77777777" w:rsidR="00B14C21" w:rsidRPr="000A193B" w:rsidRDefault="00B14C21"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223C80DC"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4E8E744B"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2"/>
    <w:p w14:paraId="69BA4FBA" w14:textId="12FECF51" w:rsidR="009A7EDB" w:rsidRPr="009A7EDB" w:rsidRDefault="009A7EDB" w:rsidP="00E92621">
      <w:pPr>
        <w:jc w:val="both"/>
        <w:rPr>
          <w:lang w:val="sl-SI"/>
        </w:rPr>
      </w:pPr>
      <w:r w:rsidRPr="00584C9F">
        <w:rPr>
          <w:lang w:val="sl-SI"/>
        </w:rPr>
        <w:t xml:space="preserve">Do </w:t>
      </w:r>
      <w:r w:rsidR="003B5506">
        <w:rPr>
          <w:lang w:val="sl-SI"/>
        </w:rPr>
        <w:t xml:space="preserve">potrditve računa </w:t>
      </w:r>
      <w:r w:rsidRPr="00584C9F">
        <w:rPr>
          <w:lang w:val="sl-SI"/>
        </w:rPr>
        <w:t xml:space="preserve">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3"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3AEB14ED" w14:textId="77777777" w:rsidR="003B5506" w:rsidRPr="003B5506" w:rsidRDefault="003B5506" w:rsidP="003B5506">
      <w:pPr>
        <w:spacing w:line="260" w:lineRule="exact"/>
        <w:jc w:val="both"/>
        <w:rPr>
          <w:rFonts w:cs="Arial"/>
          <w:lang w:val="sl-SI"/>
        </w:rPr>
      </w:pPr>
      <w:r w:rsidRPr="003B5506">
        <w:rPr>
          <w:rFonts w:cs="Arial"/>
          <w:lang w:val="sl-SI"/>
        </w:rPr>
        <w:t xml:space="preserve">Oprema, ki je predmet te pogodbe, se sofinancira iz projekta 2718-25-0017 Medicinska oprema za JZZ - Vzhodna regija, potrjenega s strani organa upravljanja Ministrstvo za kohezijo in regionalni razvoj z odločitvijo o podpori št. V00307-1/MZ/0 z dne 27. 8. 2025.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50710E45" w14:textId="77777777" w:rsidR="00EA4F92" w:rsidRPr="00EA4F92" w:rsidRDefault="00EA4F92" w:rsidP="00EA4F92">
      <w:pPr>
        <w:rPr>
          <w:rFonts w:cs="Arial"/>
          <w:lang w:val="sl-SI"/>
        </w:rPr>
      </w:pPr>
      <w:r w:rsidRPr="00EA4F92">
        <w:rPr>
          <w:rFonts w:cs="Arial"/>
          <w:lang w:val="sl-SI"/>
        </w:rPr>
        <w:t>Sredstva so zagotovljena na projektu NRP številka 2718-25-0017 z nazivom »Medicinska oprema za JZZ - Vzhodna regija«, in sicer na proračunski postavki:</w:t>
      </w:r>
    </w:p>
    <w:p w14:paraId="1C3D5631" w14:textId="54753F0A" w:rsidR="00EA4F92" w:rsidRPr="00EA4F92" w:rsidRDefault="00EA4F92" w:rsidP="00EA4F92">
      <w:pPr>
        <w:pStyle w:val="Odstavekseznama"/>
        <w:numPr>
          <w:ilvl w:val="0"/>
          <w:numId w:val="45"/>
        </w:numPr>
        <w:rPr>
          <w:rFonts w:cs="Arial"/>
        </w:rPr>
      </w:pPr>
      <w:r w:rsidRPr="00EA4F92">
        <w:rPr>
          <w:rFonts w:cs="Arial"/>
        </w:rPr>
        <w:t xml:space="preserve">230686 - RSO4.5.-Enak dostop do zdravstvenega varstva ESRR 21-27-V-EU (v višini 85 %, kar znaša </w:t>
      </w:r>
      <w:r>
        <w:rPr>
          <w:rFonts w:cs="Arial"/>
        </w:rPr>
        <w:t>_____________</w:t>
      </w:r>
      <w:r w:rsidRPr="00EA4F92">
        <w:rPr>
          <w:rFonts w:cs="Arial"/>
        </w:rPr>
        <w:t xml:space="preserve"> EUR);</w:t>
      </w:r>
    </w:p>
    <w:p w14:paraId="4F7AAC8D" w14:textId="5EBC97DB" w:rsidR="00A00560" w:rsidRPr="00EA4F92" w:rsidRDefault="00EA4F92" w:rsidP="00EA4F92">
      <w:pPr>
        <w:pStyle w:val="Odstavekseznama"/>
        <w:numPr>
          <w:ilvl w:val="0"/>
          <w:numId w:val="45"/>
        </w:numPr>
        <w:rPr>
          <w:rFonts w:cs="Arial"/>
        </w:rPr>
      </w:pPr>
      <w:r w:rsidRPr="00EA4F92">
        <w:rPr>
          <w:rFonts w:cs="Arial"/>
        </w:rPr>
        <w:t xml:space="preserve">230687 - RSO4.5.-Enak dostop do zdravstvenega varstva ESRR 21-27-V-SI (v višini 15 %, kar znaša </w:t>
      </w:r>
      <w:r>
        <w:rPr>
          <w:rFonts w:cs="Arial"/>
        </w:rPr>
        <w:t>_____________</w:t>
      </w:r>
      <w:r w:rsidRPr="00EA4F92">
        <w:rPr>
          <w:rFonts w:cs="Arial"/>
        </w:rPr>
        <w:t xml:space="preserve"> EUR).</w:t>
      </w:r>
    </w:p>
    <w:p w14:paraId="4F8CAD05" w14:textId="77777777" w:rsidR="00EA4F92" w:rsidRDefault="00EA4F92"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4369197E" w14:textId="4A104D5E" w:rsidR="00F934AA" w:rsidRDefault="00F61CBF" w:rsidP="00F61CBF">
      <w:pPr>
        <w:jc w:val="both"/>
        <w:rPr>
          <w:lang w:val="sl-SI"/>
        </w:rPr>
      </w:pPr>
      <w:r>
        <w:rPr>
          <w:lang w:val="sl-SI"/>
        </w:rPr>
        <w:lastRenderedPageBreak/>
        <w:t>Sredstva za financiranje iz ESRR ne predstavljajo državne pomoči.</w:t>
      </w:r>
    </w:p>
    <w:p w14:paraId="14A7190B" w14:textId="77777777" w:rsidR="003D2D8B" w:rsidRDefault="003D2D8B" w:rsidP="00F61CBF">
      <w:pPr>
        <w:jc w:val="both"/>
        <w:rPr>
          <w:lang w:val="sl-SI"/>
        </w:rPr>
      </w:pPr>
    </w:p>
    <w:p w14:paraId="1D11F9E9" w14:textId="2CF55F6C" w:rsidR="00F40F13" w:rsidRDefault="00EA4F92" w:rsidP="00F61CBF">
      <w:pPr>
        <w:jc w:val="both"/>
        <w:rPr>
          <w:lang w:val="sl-SI"/>
        </w:rPr>
      </w:pPr>
      <w:r w:rsidRPr="00EA4F92">
        <w:rPr>
          <w:lang w:val="sl-SI"/>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3"/>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lastRenderedPageBreak/>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4" w:name="_Hlk174489943"/>
      <w:r w:rsidRPr="009A7EDB">
        <w:rPr>
          <w:lang w:val="sl-SI"/>
        </w:rPr>
        <w:t xml:space="preserve">Odzivni čas serviserja je največ 2 uri od prijave napake, </w:t>
      </w:r>
      <w:bookmarkStart w:id="15"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5"/>
      <w:r w:rsidRPr="009A7EDB">
        <w:rPr>
          <w:lang w:val="sl-SI"/>
        </w:rPr>
        <w:t>.</w:t>
      </w:r>
    </w:p>
    <w:bookmarkEnd w:id="14"/>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0463231D"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lastRenderedPageBreak/>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D99EEA6" w14:textId="1274376F" w:rsidR="009A7EDB" w:rsidRPr="006836F5" w:rsidRDefault="009A7EDB" w:rsidP="002652FA">
      <w:pPr>
        <w:numPr>
          <w:ilvl w:val="0"/>
          <w:numId w:val="39"/>
        </w:numPr>
        <w:spacing w:line="260" w:lineRule="exact"/>
        <w:ind w:left="426"/>
        <w:jc w:val="both"/>
        <w:rPr>
          <w:lang w:val="sl-SI"/>
        </w:rPr>
      </w:pPr>
      <w:r w:rsidRPr="006836F5">
        <w:rPr>
          <w:bCs/>
          <w:lang w:val="sl-SI"/>
        </w:rPr>
        <w:t xml:space="preserve">sodelovati z izvajalcem GOI del za </w:t>
      </w:r>
      <w:r w:rsidRPr="006836F5">
        <w:rPr>
          <w:lang w:val="sl-SI"/>
        </w:rPr>
        <w:t>ureditev oz</w:t>
      </w:r>
      <w:r w:rsidR="00E72932" w:rsidRPr="006836F5">
        <w:rPr>
          <w:lang w:val="sl-SI"/>
        </w:rPr>
        <w:t>.</w:t>
      </w:r>
      <w:r w:rsidRPr="006836F5">
        <w:rPr>
          <w:lang w:val="sl-SI"/>
        </w:rPr>
        <w:t xml:space="preserve"> pripravo prostor</w:t>
      </w:r>
      <w:r w:rsidR="00B474A2" w:rsidRPr="006836F5">
        <w:rPr>
          <w:lang w:val="sl-SI"/>
        </w:rPr>
        <w:t>a</w:t>
      </w:r>
      <w:r w:rsidRPr="006836F5">
        <w:rPr>
          <w:lang w:val="sl-SI"/>
        </w:rPr>
        <w:t>, v kater</w:t>
      </w:r>
      <w:r w:rsidR="00B474A2" w:rsidRPr="006836F5">
        <w:rPr>
          <w:lang w:val="sl-SI"/>
        </w:rPr>
        <w:t>em</w:t>
      </w:r>
      <w:r w:rsidRPr="006836F5">
        <w:rPr>
          <w:lang w:val="sl-SI"/>
        </w:rPr>
        <w:t xml:space="preserve"> bo</w:t>
      </w:r>
      <w:r w:rsidRPr="006836F5">
        <w:rPr>
          <w:bCs/>
          <w:lang w:val="sl-SI"/>
        </w:rPr>
        <w:t xml:space="preserve"> name</w:t>
      </w:r>
      <w:r w:rsidR="00DD5EE0" w:rsidRPr="006836F5">
        <w:rPr>
          <w:bCs/>
          <w:lang w:val="sl-SI"/>
        </w:rPr>
        <w:t>ščena</w:t>
      </w:r>
      <w:r w:rsidRPr="006836F5">
        <w:rPr>
          <w:bCs/>
          <w:lang w:val="sl-SI"/>
        </w:rPr>
        <w:t xml:space="preserve"> nova oprema, in mu pravočasno posredovati </w:t>
      </w:r>
      <w:r w:rsidRPr="006836F5">
        <w:rPr>
          <w:lang w:val="sl-SI"/>
        </w:rPr>
        <w:t>vse relevantne podatke o opremi ter statični izračun/</w:t>
      </w:r>
      <w:r w:rsidR="00DD5EE0" w:rsidRPr="006836F5">
        <w:rPr>
          <w:lang w:val="sl-SI"/>
        </w:rPr>
        <w:t xml:space="preserve"> </w:t>
      </w:r>
      <w:r w:rsidRPr="006836F5">
        <w:rPr>
          <w:lang w:val="sl-SI"/>
        </w:rPr>
        <w:t>preverbo nosilnosti za opremo;</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0E5E226C"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9A7EDB">
      <w:pPr>
        <w:rPr>
          <w:b/>
          <w:lang w:val="sl-SI"/>
        </w:rPr>
      </w:pPr>
      <w:r w:rsidRPr="009A7EDB">
        <w:rPr>
          <w:b/>
          <w:lang w:val="sl-SI"/>
        </w:rPr>
        <w:t>FINANČNA ZAVAROVANJA</w:t>
      </w:r>
    </w:p>
    <w:p w14:paraId="4A98A432"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5CDFE615" w14:textId="77777777" w:rsidR="009A7EDB" w:rsidRDefault="009A7EDB" w:rsidP="009A7EDB">
      <w:pPr>
        <w:rPr>
          <w:lang w:val="sl-SI"/>
        </w:rPr>
      </w:pPr>
    </w:p>
    <w:p w14:paraId="167448B5" w14:textId="64711590" w:rsidR="00B474A2" w:rsidRPr="000B21A9" w:rsidRDefault="00B474A2" w:rsidP="00375734">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FF7A65" w:rsidRPr="000E438A">
        <w:rPr>
          <w:rFonts w:eastAsia="Arial Unicode MS"/>
          <w:lang w:val="sl-SI"/>
        </w:rPr>
        <w:t xml:space="preserve"> </w:t>
      </w:r>
      <w:r w:rsidRPr="000B21A9">
        <w:rPr>
          <w:rFonts w:eastAsia="Arial Unicode MS"/>
          <w:lang w:val="sl-SI"/>
        </w:rPr>
        <w:t>opreme ne dobavi, ne dobavi pravočasno ali pravilno</w:t>
      </w:r>
      <w:r w:rsidR="00EB119F" w:rsidRPr="000B21A9">
        <w:rPr>
          <w:rFonts w:eastAsia="Arial Unicode MS"/>
          <w:lang w:val="sl-SI"/>
        </w:rPr>
        <w:t xml:space="preserve"> ali dobavi opremo z napakami, ki jih na poziv naročnika ali uporabnika ne odpravi v roku 3 dni</w:t>
      </w:r>
      <w:r w:rsidR="005B12EC" w:rsidRPr="000B21A9">
        <w:rPr>
          <w:rFonts w:eastAsia="Arial Unicode MS"/>
          <w:lang w:val="sl-SI"/>
        </w:rPr>
        <w:t>.</w:t>
      </w:r>
    </w:p>
    <w:p w14:paraId="60D51940" w14:textId="77777777" w:rsidR="005B12EC" w:rsidRPr="005B12EC" w:rsidRDefault="005B12EC" w:rsidP="005B12EC">
      <w:pPr>
        <w:pStyle w:val="Odstavekseznama"/>
        <w:ind w:left="720"/>
        <w:jc w:val="both"/>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lastRenderedPageBreak/>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3"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lastRenderedPageBreak/>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lastRenderedPageBreak/>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375734">
      <w:pPr>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BE28BF8"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4"/>
      <w:headerReference w:type="default" r:id="rId15"/>
      <w:footerReference w:type="even" r:id="rId16"/>
      <w:footerReference w:type="default" r:id="rId17"/>
      <w:headerReference w:type="first" r:id="rId18"/>
      <w:footerReference w:type="first" r:id="rId19"/>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A091D" w14:textId="77777777" w:rsidR="00F220A3" w:rsidRDefault="00F220A3">
      <w:r>
        <w:separator/>
      </w:r>
    </w:p>
  </w:endnote>
  <w:endnote w:type="continuationSeparator" w:id="0">
    <w:p w14:paraId="6D255BC6" w14:textId="77777777" w:rsidR="00F220A3" w:rsidRDefault="00F2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charset w:val="00"/>
    <w:family w:val="roman"/>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8BD" w14:textId="77777777" w:rsidR="00663507" w:rsidRDefault="00663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B3E4" w14:textId="77777777" w:rsidR="00F220A3" w:rsidRDefault="00F220A3">
      <w:r>
        <w:separator/>
      </w:r>
    </w:p>
  </w:footnote>
  <w:footnote w:type="continuationSeparator" w:id="0">
    <w:p w14:paraId="26F99F77" w14:textId="77777777" w:rsidR="00F220A3" w:rsidRDefault="00F2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F698" w14:textId="77777777" w:rsidR="00663507" w:rsidRDefault="0066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70" w14:textId="75F62160" w:rsidR="00032B74" w:rsidRDefault="00F71FE9" w:rsidP="00032B74">
    <w:pPr>
      <w:tabs>
        <w:tab w:val="left" w:pos="5112"/>
      </w:tabs>
      <w:spacing w:line="240" w:lineRule="exact"/>
      <w:jc w:val="right"/>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E39D37" w14:textId="2B5050AA" w:rsidR="00032B74" w:rsidRPr="0034268C" w:rsidRDefault="00032B74" w:rsidP="00032B74">
    <w:pPr>
      <w:spacing w:line="240" w:lineRule="auto"/>
      <w:rPr>
        <w:rFonts w:ascii="Republika" w:hAnsi="Republika"/>
        <w:lang w:val="sv-SE"/>
      </w:rPr>
    </w:pPr>
    <w:r w:rsidRPr="0034268C">
      <w:rPr>
        <w:rFonts w:ascii="Republika" w:hAnsi="Republika"/>
        <w:lang w:val="sv-SE"/>
      </w:rPr>
      <w:t>URAD REPUBLIKE SLOVENIJE ZA NADZOR,</w:t>
    </w:r>
  </w:p>
  <w:p w14:paraId="22133C65" w14:textId="77777777" w:rsidR="00032B74" w:rsidRPr="0034268C" w:rsidRDefault="00032B74" w:rsidP="00032B74">
    <w:pPr>
      <w:spacing w:line="240" w:lineRule="auto"/>
      <w:rPr>
        <w:rFonts w:cs="Arial"/>
        <w:sz w:val="16"/>
        <w:lang w:val="sv-SE"/>
      </w:rPr>
    </w:pPr>
    <w:r w:rsidRPr="0034268C">
      <w:rPr>
        <w:rFonts w:ascii="Republika" w:hAnsi="Republika"/>
        <w:lang w:val="sv-SE"/>
      </w:rPr>
      <w:t>KAKOVOST IN INVESTICIJE V ZDRAVSTVU</w:t>
    </w:r>
    <w:r w:rsidRPr="0034268C">
      <w:rPr>
        <w:rFonts w:cs="Arial"/>
        <w:sz w:val="16"/>
        <w:lang w:val="sv-SE"/>
      </w:rPr>
      <w:tab/>
    </w:r>
  </w:p>
  <w:p w14:paraId="47C257C8" w14:textId="77777777" w:rsidR="00663507" w:rsidRPr="0034268C" w:rsidRDefault="00663507" w:rsidP="00032B74">
    <w:pPr>
      <w:spacing w:line="240" w:lineRule="auto"/>
      <w:rPr>
        <w:rFonts w:cs="Arial"/>
        <w:sz w:val="16"/>
        <w:lang w:val="sv-SE"/>
      </w:rPr>
    </w:pPr>
  </w:p>
  <w:p w14:paraId="12351596" w14:textId="77777777" w:rsidR="00663507" w:rsidRPr="0034268C" w:rsidRDefault="00663507" w:rsidP="00032B74">
    <w:pPr>
      <w:spacing w:line="240" w:lineRule="auto"/>
      <w:rPr>
        <w:rFonts w:cs="Arial"/>
        <w:sz w:val="16"/>
        <w:lang w:val="sv-SE"/>
      </w:rPr>
    </w:pPr>
  </w:p>
  <w:p w14:paraId="552C64E8" w14:textId="4B7C369E" w:rsidR="00663507" w:rsidRPr="00DF3560" w:rsidRDefault="00663507" w:rsidP="00032B74">
    <w:pPr>
      <w:spacing w:line="240" w:lineRule="auto"/>
      <w:rPr>
        <w:rFonts w:cs="Arial"/>
        <w:sz w:val="16"/>
        <w:lang w:val="it-IT"/>
      </w:rPr>
    </w:pPr>
    <w:r>
      <w:rPr>
        <w:rFonts w:ascii="Tahoma" w:hAnsi="Tahoma" w:cs="Tahoma"/>
        <w:noProof/>
        <w:sz w:val="22"/>
        <w:szCs w:val="22"/>
      </w:rPr>
      <w:drawing>
        <wp:inline distT="0" distB="0" distL="0" distR="0" wp14:anchorId="77482ED3" wp14:editId="27395648">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F5579C"/>
    <w:multiLevelType w:val="hybridMultilevel"/>
    <w:tmpl w:val="6B74E0F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3"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6"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8"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9"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3"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4"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4"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5"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7"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9"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0"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6"/>
  </w:num>
  <w:num w:numId="2" w16cid:durableId="2014064123">
    <w:abstractNumId w:val="24"/>
  </w:num>
  <w:num w:numId="3" w16cid:durableId="707536266">
    <w:abstractNumId w:val="14"/>
  </w:num>
  <w:num w:numId="4" w16cid:durableId="1572349215">
    <w:abstractNumId w:val="35"/>
  </w:num>
  <w:num w:numId="5" w16cid:durableId="1569724353">
    <w:abstractNumId w:val="38"/>
  </w:num>
  <w:num w:numId="6" w16cid:durableId="62916177">
    <w:abstractNumId w:val="37"/>
  </w:num>
  <w:num w:numId="7" w16cid:durableId="2046441973">
    <w:abstractNumId w:val="40"/>
  </w:num>
  <w:num w:numId="8" w16cid:durableId="455954268">
    <w:abstractNumId w:val="5"/>
  </w:num>
  <w:num w:numId="9" w16cid:durableId="1203399571">
    <w:abstractNumId w:val="15"/>
  </w:num>
  <w:num w:numId="10" w16cid:durableId="947928566">
    <w:abstractNumId w:val="25"/>
  </w:num>
  <w:num w:numId="11" w16cid:durableId="1274249015">
    <w:abstractNumId w:val="17"/>
  </w:num>
  <w:num w:numId="12" w16cid:durableId="1189248709">
    <w:abstractNumId w:val="22"/>
  </w:num>
  <w:num w:numId="13" w16cid:durableId="477066700">
    <w:abstractNumId w:val="23"/>
  </w:num>
  <w:num w:numId="14" w16cid:durableId="1509366081">
    <w:abstractNumId w:val="42"/>
  </w:num>
  <w:num w:numId="15" w16cid:durableId="1994943559">
    <w:abstractNumId w:val="36"/>
  </w:num>
  <w:num w:numId="16" w16cid:durableId="506091102">
    <w:abstractNumId w:val="34"/>
  </w:num>
  <w:num w:numId="17" w16cid:durableId="658269827">
    <w:abstractNumId w:val="8"/>
  </w:num>
  <w:num w:numId="18" w16cid:durableId="86464337">
    <w:abstractNumId w:val="18"/>
  </w:num>
  <w:num w:numId="19" w16cid:durableId="1948198993">
    <w:abstractNumId w:val="45"/>
  </w:num>
  <w:num w:numId="20" w16cid:durableId="1770663614">
    <w:abstractNumId w:val="19"/>
  </w:num>
  <w:num w:numId="21" w16cid:durableId="1998417737">
    <w:abstractNumId w:val="33"/>
  </w:num>
  <w:num w:numId="22" w16cid:durableId="549876828">
    <w:abstractNumId w:val="28"/>
  </w:num>
  <w:num w:numId="23" w16cid:durableId="1006129503">
    <w:abstractNumId w:val="39"/>
  </w:num>
  <w:num w:numId="24" w16cid:durableId="1875652838">
    <w:abstractNumId w:val="43"/>
  </w:num>
  <w:num w:numId="25" w16cid:durableId="834565173">
    <w:abstractNumId w:val="13"/>
  </w:num>
  <w:num w:numId="26" w16cid:durableId="1400177503">
    <w:abstractNumId w:val="3"/>
  </w:num>
  <w:num w:numId="27" w16cid:durableId="2064059959">
    <w:abstractNumId w:val="1"/>
  </w:num>
  <w:num w:numId="28" w16cid:durableId="413093601">
    <w:abstractNumId w:val="29"/>
  </w:num>
  <w:num w:numId="29" w16cid:durableId="1577519457">
    <w:abstractNumId w:val="41"/>
  </w:num>
  <w:num w:numId="30" w16cid:durableId="1980646451">
    <w:abstractNumId w:val="30"/>
  </w:num>
  <w:num w:numId="31" w16cid:durableId="150564141">
    <w:abstractNumId w:val="12"/>
  </w:num>
  <w:num w:numId="32" w16cid:durableId="853962563">
    <w:abstractNumId w:val="16"/>
  </w:num>
  <w:num w:numId="33" w16cid:durableId="1682781847">
    <w:abstractNumId w:val="21"/>
  </w:num>
  <w:num w:numId="34" w16cid:durableId="436289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1"/>
  </w:num>
  <w:num w:numId="37" w16cid:durableId="957024870">
    <w:abstractNumId w:val="9"/>
  </w:num>
  <w:num w:numId="38" w16cid:durableId="123470697">
    <w:abstractNumId w:val="11"/>
  </w:num>
  <w:num w:numId="39" w16cid:durableId="818814664">
    <w:abstractNumId w:val="10"/>
  </w:num>
  <w:num w:numId="40" w16cid:durableId="2103256259">
    <w:abstractNumId w:val="44"/>
  </w:num>
  <w:num w:numId="41" w16cid:durableId="1826117856">
    <w:abstractNumId w:val="20"/>
  </w:num>
  <w:num w:numId="42" w16cid:durableId="115489155">
    <w:abstractNumId w:val="32"/>
  </w:num>
  <w:num w:numId="43" w16cid:durableId="2028366650">
    <w:abstractNumId w:val="27"/>
  </w:num>
  <w:num w:numId="44" w16cid:durableId="1852255569">
    <w:abstractNumId w:val="2"/>
  </w:num>
  <w:num w:numId="45" w16cid:durableId="102002141">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ocumentProtection w:edit="readOnly" w:enforcement="1" w:cryptProviderType="rsaAES" w:cryptAlgorithmClass="hash" w:cryptAlgorithmType="typeAny" w:cryptAlgorithmSid="14" w:cryptSpinCount="100000" w:hash="r6H2DfMOar7+pWCNY3c7eMssoJehflsSBSQm6A693qexJvfMTkZpgMRvNy+s16FWUK70zEKgNSPFrUc1sGfg2w==" w:salt="X38bPbfRyXM7zE1kfG7X3w=="/>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64FC4"/>
    <w:rsid w:val="00071279"/>
    <w:rsid w:val="000743F4"/>
    <w:rsid w:val="000869E9"/>
    <w:rsid w:val="000874AC"/>
    <w:rsid w:val="00087C4D"/>
    <w:rsid w:val="000902BB"/>
    <w:rsid w:val="00092716"/>
    <w:rsid w:val="00095E63"/>
    <w:rsid w:val="000A193B"/>
    <w:rsid w:val="000A2DA2"/>
    <w:rsid w:val="000A7238"/>
    <w:rsid w:val="000B21A9"/>
    <w:rsid w:val="000B3482"/>
    <w:rsid w:val="000B72A2"/>
    <w:rsid w:val="000C00B7"/>
    <w:rsid w:val="000C17A6"/>
    <w:rsid w:val="000D3543"/>
    <w:rsid w:val="000D4507"/>
    <w:rsid w:val="000E0C51"/>
    <w:rsid w:val="000E438A"/>
    <w:rsid w:val="000F1195"/>
    <w:rsid w:val="000F6B5B"/>
    <w:rsid w:val="000F6F39"/>
    <w:rsid w:val="00103C71"/>
    <w:rsid w:val="00113827"/>
    <w:rsid w:val="0011546F"/>
    <w:rsid w:val="00120B67"/>
    <w:rsid w:val="00131D61"/>
    <w:rsid w:val="001357B2"/>
    <w:rsid w:val="00136973"/>
    <w:rsid w:val="001521E7"/>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2F5E"/>
    <w:rsid w:val="001E45AF"/>
    <w:rsid w:val="001F7EBD"/>
    <w:rsid w:val="00202A77"/>
    <w:rsid w:val="002065B0"/>
    <w:rsid w:val="0021047C"/>
    <w:rsid w:val="0022466A"/>
    <w:rsid w:val="002259C2"/>
    <w:rsid w:val="002320D0"/>
    <w:rsid w:val="002338AD"/>
    <w:rsid w:val="00237FCC"/>
    <w:rsid w:val="00244606"/>
    <w:rsid w:val="00244972"/>
    <w:rsid w:val="0024553F"/>
    <w:rsid w:val="00255CC4"/>
    <w:rsid w:val="00260137"/>
    <w:rsid w:val="002604F7"/>
    <w:rsid w:val="0026198D"/>
    <w:rsid w:val="00261ED0"/>
    <w:rsid w:val="00263204"/>
    <w:rsid w:val="002638FC"/>
    <w:rsid w:val="002652FA"/>
    <w:rsid w:val="00267212"/>
    <w:rsid w:val="00271CE5"/>
    <w:rsid w:val="002729F9"/>
    <w:rsid w:val="002736C7"/>
    <w:rsid w:val="00275D10"/>
    <w:rsid w:val="002776B2"/>
    <w:rsid w:val="00282020"/>
    <w:rsid w:val="00282C0C"/>
    <w:rsid w:val="002835A6"/>
    <w:rsid w:val="002852AA"/>
    <w:rsid w:val="00291A3E"/>
    <w:rsid w:val="0029601C"/>
    <w:rsid w:val="002A171C"/>
    <w:rsid w:val="002A2B69"/>
    <w:rsid w:val="002A4225"/>
    <w:rsid w:val="002C1F78"/>
    <w:rsid w:val="002C60D5"/>
    <w:rsid w:val="002D2417"/>
    <w:rsid w:val="002D2AB2"/>
    <w:rsid w:val="002D6B4E"/>
    <w:rsid w:val="002E24E9"/>
    <w:rsid w:val="00300FFF"/>
    <w:rsid w:val="00306CA2"/>
    <w:rsid w:val="0030708C"/>
    <w:rsid w:val="00311538"/>
    <w:rsid w:val="00312170"/>
    <w:rsid w:val="003153FB"/>
    <w:rsid w:val="00323E5E"/>
    <w:rsid w:val="0032742D"/>
    <w:rsid w:val="00332A59"/>
    <w:rsid w:val="00334105"/>
    <w:rsid w:val="00340B35"/>
    <w:rsid w:val="0034268C"/>
    <w:rsid w:val="00342D33"/>
    <w:rsid w:val="00343D7D"/>
    <w:rsid w:val="003477CE"/>
    <w:rsid w:val="00347C8B"/>
    <w:rsid w:val="00350BE9"/>
    <w:rsid w:val="003545F9"/>
    <w:rsid w:val="00354FDD"/>
    <w:rsid w:val="00355D4D"/>
    <w:rsid w:val="003625B7"/>
    <w:rsid w:val="003636BF"/>
    <w:rsid w:val="00363E88"/>
    <w:rsid w:val="0036651F"/>
    <w:rsid w:val="00371442"/>
    <w:rsid w:val="00373C3C"/>
    <w:rsid w:val="0037525F"/>
    <w:rsid w:val="00375734"/>
    <w:rsid w:val="0038410A"/>
    <w:rsid w:val="003845B4"/>
    <w:rsid w:val="00387B1A"/>
    <w:rsid w:val="003915B2"/>
    <w:rsid w:val="003949A0"/>
    <w:rsid w:val="003B32CA"/>
    <w:rsid w:val="003B5506"/>
    <w:rsid w:val="003C1714"/>
    <w:rsid w:val="003C4866"/>
    <w:rsid w:val="003C5EE5"/>
    <w:rsid w:val="003D2D8B"/>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0E0B"/>
    <w:rsid w:val="00547ADA"/>
    <w:rsid w:val="0055181E"/>
    <w:rsid w:val="00556173"/>
    <w:rsid w:val="00560500"/>
    <w:rsid w:val="00566F88"/>
    <w:rsid w:val="00567106"/>
    <w:rsid w:val="005743B4"/>
    <w:rsid w:val="00575878"/>
    <w:rsid w:val="00584C9F"/>
    <w:rsid w:val="00585AF3"/>
    <w:rsid w:val="005901CA"/>
    <w:rsid w:val="0059125C"/>
    <w:rsid w:val="00594D5A"/>
    <w:rsid w:val="00597E0B"/>
    <w:rsid w:val="005A1493"/>
    <w:rsid w:val="005A61CF"/>
    <w:rsid w:val="005B12EC"/>
    <w:rsid w:val="005B24D8"/>
    <w:rsid w:val="005B5BDF"/>
    <w:rsid w:val="005B7CEE"/>
    <w:rsid w:val="005D24E6"/>
    <w:rsid w:val="005D26B3"/>
    <w:rsid w:val="005D3D9B"/>
    <w:rsid w:val="005D5654"/>
    <w:rsid w:val="005E1D3C"/>
    <w:rsid w:val="005E44B1"/>
    <w:rsid w:val="005E4618"/>
    <w:rsid w:val="005E5CD9"/>
    <w:rsid w:val="005F1FAB"/>
    <w:rsid w:val="005F5419"/>
    <w:rsid w:val="00602B78"/>
    <w:rsid w:val="006111C7"/>
    <w:rsid w:val="00612D0F"/>
    <w:rsid w:val="00625AE6"/>
    <w:rsid w:val="0062699C"/>
    <w:rsid w:val="00626AEF"/>
    <w:rsid w:val="00632253"/>
    <w:rsid w:val="00634D94"/>
    <w:rsid w:val="0064144E"/>
    <w:rsid w:val="006417D9"/>
    <w:rsid w:val="00642714"/>
    <w:rsid w:val="006455CE"/>
    <w:rsid w:val="00654F79"/>
    <w:rsid w:val="00655841"/>
    <w:rsid w:val="00655AC3"/>
    <w:rsid w:val="00660DD3"/>
    <w:rsid w:val="00663507"/>
    <w:rsid w:val="0066433B"/>
    <w:rsid w:val="00665E82"/>
    <w:rsid w:val="00666F64"/>
    <w:rsid w:val="00672E3A"/>
    <w:rsid w:val="00680174"/>
    <w:rsid w:val="00680C5E"/>
    <w:rsid w:val="006836F5"/>
    <w:rsid w:val="0069738F"/>
    <w:rsid w:val="006A04CF"/>
    <w:rsid w:val="006D7948"/>
    <w:rsid w:val="006E1F1B"/>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3C68"/>
    <w:rsid w:val="00754184"/>
    <w:rsid w:val="00756A34"/>
    <w:rsid w:val="00760151"/>
    <w:rsid w:val="00774E42"/>
    <w:rsid w:val="007759CB"/>
    <w:rsid w:val="00783310"/>
    <w:rsid w:val="00785E32"/>
    <w:rsid w:val="00792F86"/>
    <w:rsid w:val="0079451C"/>
    <w:rsid w:val="007966DE"/>
    <w:rsid w:val="007A4A6D"/>
    <w:rsid w:val="007A7118"/>
    <w:rsid w:val="007B3E48"/>
    <w:rsid w:val="007B74E9"/>
    <w:rsid w:val="007C4EE0"/>
    <w:rsid w:val="007D1BCF"/>
    <w:rsid w:val="007D401A"/>
    <w:rsid w:val="007D75CF"/>
    <w:rsid w:val="007E0440"/>
    <w:rsid w:val="007E6DC5"/>
    <w:rsid w:val="007F50B1"/>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090E"/>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5486"/>
    <w:rsid w:val="00A1163E"/>
    <w:rsid w:val="00A125C5"/>
    <w:rsid w:val="00A16E82"/>
    <w:rsid w:val="00A211F0"/>
    <w:rsid w:val="00A238F9"/>
    <w:rsid w:val="00A2451C"/>
    <w:rsid w:val="00A30283"/>
    <w:rsid w:val="00A357A9"/>
    <w:rsid w:val="00A35AB4"/>
    <w:rsid w:val="00A444D9"/>
    <w:rsid w:val="00A4479C"/>
    <w:rsid w:val="00A65EE7"/>
    <w:rsid w:val="00A70133"/>
    <w:rsid w:val="00A770A6"/>
    <w:rsid w:val="00A813B1"/>
    <w:rsid w:val="00A86A7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4C21"/>
    <w:rsid w:val="00B16E71"/>
    <w:rsid w:val="00B17141"/>
    <w:rsid w:val="00B176AA"/>
    <w:rsid w:val="00B219B7"/>
    <w:rsid w:val="00B21C58"/>
    <w:rsid w:val="00B26A81"/>
    <w:rsid w:val="00B31575"/>
    <w:rsid w:val="00B41A7D"/>
    <w:rsid w:val="00B474A2"/>
    <w:rsid w:val="00B62662"/>
    <w:rsid w:val="00B63A9E"/>
    <w:rsid w:val="00B679BC"/>
    <w:rsid w:val="00B67DBE"/>
    <w:rsid w:val="00B770FF"/>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15F4D"/>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11A0"/>
    <w:rsid w:val="00CD1437"/>
    <w:rsid w:val="00CD37B4"/>
    <w:rsid w:val="00CD5524"/>
    <w:rsid w:val="00CD7FD7"/>
    <w:rsid w:val="00CE170A"/>
    <w:rsid w:val="00CE5238"/>
    <w:rsid w:val="00CE6581"/>
    <w:rsid w:val="00CE6E36"/>
    <w:rsid w:val="00CE72BC"/>
    <w:rsid w:val="00CE734B"/>
    <w:rsid w:val="00CE7514"/>
    <w:rsid w:val="00D02592"/>
    <w:rsid w:val="00D0306B"/>
    <w:rsid w:val="00D06471"/>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A5F6C"/>
    <w:rsid w:val="00DB0692"/>
    <w:rsid w:val="00DC1002"/>
    <w:rsid w:val="00DC6A71"/>
    <w:rsid w:val="00DD1CFA"/>
    <w:rsid w:val="00DD5EE0"/>
    <w:rsid w:val="00DF3560"/>
    <w:rsid w:val="00DF39F6"/>
    <w:rsid w:val="00E03305"/>
    <w:rsid w:val="00E0357D"/>
    <w:rsid w:val="00E25BAE"/>
    <w:rsid w:val="00E3091E"/>
    <w:rsid w:val="00E40DC7"/>
    <w:rsid w:val="00E5365B"/>
    <w:rsid w:val="00E62EE9"/>
    <w:rsid w:val="00E65144"/>
    <w:rsid w:val="00E70880"/>
    <w:rsid w:val="00E709E4"/>
    <w:rsid w:val="00E72932"/>
    <w:rsid w:val="00E72F1B"/>
    <w:rsid w:val="00E75234"/>
    <w:rsid w:val="00E757B4"/>
    <w:rsid w:val="00E75B20"/>
    <w:rsid w:val="00E92621"/>
    <w:rsid w:val="00E932CD"/>
    <w:rsid w:val="00E969D7"/>
    <w:rsid w:val="00EA3FF8"/>
    <w:rsid w:val="00EA4F92"/>
    <w:rsid w:val="00EB119F"/>
    <w:rsid w:val="00EB76BD"/>
    <w:rsid w:val="00EC09E5"/>
    <w:rsid w:val="00EC1C53"/>
    <w:rsid w:val="00EC717D"/>
    <w:rsid w:val="00ED1495"/>
    <w:rsid w:val="00ED1C3E"/>
    <w:rsid w:val="00ED2095"/>
    <w:rsid w:val="00ED3030"/>
    <w:rsid w:val="00ED5032"/>
    <w:rsid w:val="00ED5772"/>
    <w:rsid w:val="00EE276A"/>
    <w:rsid w:val="00EE70F8"/>
    <w:rsid w:val="00EF0285"/>
    <w:rsid w:val="00EF1B70"/>
    <w:rsid w:val="00F120C7"/>
    <w:rsid w:val="00F1362E"/>
    <w:rsid w:val="00F2047B"/>
    <w:rsid w:val="00F220A3"/>
    <w:rsid w:val="00F240BB"/>
    <w:rsid w:val="00F26449"/>
    <w:rsid w:val="00F3394B"/>
    <w:rsid w:val="00F40F13"/>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96D81"/>
    <w:rsid w:val="00FA3655"/>
    <w:rsid w:val="00FA57DB"/>
    <w:rsid w:val="00FB2AFB"/>
    <w:rsid w:val="00FC4948"/>
    <w:rsid w:val="00FC7D0A"/>
    <w:rsid w:val="00FD1C2B"/>
    <w:rsid w:val="00FE3646"/>
    <w:rsid w:val="00FF5C78"/>
    <w:rsid w:val="00FF68BC"/>
    <w:rsid w:val="00FF782C"/>
    <w:rsid w:val="00FF7A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vropskasredstva.si/evropska-kohezijska-politika/navodila-in-smernic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p.unkiz@gov.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2.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5.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Dire_zdra_ekon</Template>
  <TotalTime>2</TotalTime>
  <Pages>10</Pages>
  <Words>4257</Words>
  <Characters>24266</Characters>
  <Application>Microsoft Office Word</Application>
  <DocSecurity>8</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28467</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Samo Zorko</cp:lastModifiedBy>
  <cp:revision>3</cp:revision>
  <cp:lastPrinted>2025-02-13T06:05:00Z</cp:lastPrinted>
  <dcterms:created xsi:type="dcterms:W3CDTF">2025-11-24T11:37:00Z</dcterms:created>
  <dcterms:modified xsi:type="dcterms:W3CDTF">2025-11-24T11:41:00Z</dcterms:modified>
</cp:coreProperties>
</file>